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30287B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30287B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30287B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30287B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E24C1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11091/028-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30287B">
          <w:t>18.11.2016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30287B" w:rsidRPr="0030287B">
          <w:rPr>
            <w:bCs/>
          </w:rPr>
          <w:t>24</w:t>
        </w:r>
        <w:r w:rsidR="0030287B">
          <w:rPr>
            <w:b/>
          </w:rPr>
          <w:t>.11.2016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E24C15" w:rsidRPr="00E24C1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E24C15" w:rsidRPr="00E24C15">
          <w:rPr>
            <w:rStyle w:val="aa"/>
          </w:rPr>
          <w:t>440052, г. Пенза, ул. Ново-Тамбовская, д.9;</w:t>
        </w:r>
        <w:r w:rsidR="00E24C15" w:rsidRPr="00E24C15">
          <w:rPr>
            <w:u w:val="single"/>
          </w:rPr>
          <w:t xml:space="preserve">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E24C15" w:rsidRPr="00E24C15">
          <w:rPr>
            <w:rStyle w:val="aa"/>
          </w:rPr>
          <w:t xml:space="preserve"> Общебольничный медицинский персонал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E24C15" w:rsidRPr="00E24C15">
          <w:rPr>
            <w:u w:val="single"/>
          </w:rPr>
          <w:t xml:space="preserve"> 11091/028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E24C15" w:rsidRPr="00E24C15">
          <w:rPr>
            <w:rStyle w:val="aa"/>
          </w:rPr>
          <w:t xml:space="preserve"> Медицинский дезинфектор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E24C15" w:rsidRPr="00E24C15">
          <w:rPr>
            <w:rStyle w:val="aa"/>
          </w:rPr>
          <w:t xml:space="preserve"> 24040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E24C15" w:rsidRPr="00E24C1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30287B" w:rsidRPr="004B7CEF" w:rsidTr="004C53B3">
        <w:trPr>
          <w:jc w:val="center"/>
        </w:trPr>
        <w:tc>
          <w:tcPr>
            <w:tcW w:w="4678" w:type="dxa"/>
            <w:vAlign w:val="center"/>
          </w:tcPr>
          <w:p w:rsidR="0030287B" w:rsidRPr="004B7CEF" w:rsidRDefault="0030287B" w:rsidP="0030287B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30287B" w:rsidRPr="004B7CEF" w:rsidRDefault="0030287B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30287B" w:rsidRPr="004B7CEF" w:rsidRDefault="0030287B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30287B" w:rsidRPr="004B7CEF" w:rsidRDefault="0030287B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30287B" w:rsidRPr="004B7CEF" w:rsidRDefault="0030287B" w:rsidP="003367BB">
            <w:pPr>
              <w:pStyle w:val="a8"/>
            </w:pPr>
            <w:r>
              <w:t>± 25 %</w:t>
            </w:r>
          </w:p>
        </w:tc>
      </w:tr>
      <w:tr w:rsidR="0030287B" w:rsidRPr="004B7CEF" w:rsidTr="004C53B3">
        <w:trPr>
          <w:jc w:val="center"/>
        </w:trPr>
        <w:tc>
          <w:tcPr>
            <w:tcW w:w="4678" w:type="dxa"/>
            <w:vAlign w:val="center"/>
          </w:tcPr>
          <w:p w:rsidR="0030287B" w:rsidRDefault="0030287B" w:rsidP="0030287B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30287B" w:rsidRDefault="0030287B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30287B" w:rsidRDefault="0030287B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30287B" w:rsidRDefault="0030287B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30287B" w:rsidRDefault="0030287B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0287B" w:rsidRPr="0030287B" w:rsidRDefault="0042278F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30287B" w:rsidRPr="0030287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30287B" w:rsidRPr="0030287B" w:rsidRDefault="0030287B" w:rsidP="00AD14A4">
      <w:r w:rsidRPr="0030287B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30287B" w:rsidP="00AD14A4">
      <w:r w:rsidRPr="0030287B">
        <w:t>- ГОСТ 12.1.014-84 Воздух рабочей зоны. Метод измерения концентраций вредных веществ индикаторными трубками.</w:t>
      </w:r>
      <w:r w:rsidR="0042278F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30287B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30287B" w:rsidRPr="004B7CEF" w:rsidTr="00FF386A">
        <w:trPr>
          <w:jc w:val="center"/>
        </w:trPr>
        <w:tc>
          <w:tcPr>
            <w:tcW w:w="3237" w:type="dxa"/>
            <w:vAlign w:val="center"/>
          </w:tcPr>
          <w:p w:rsidR="0030287B" w:rsidRPr="0030287B" w:rsidRDefault="0030287B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Кабинет</w:t>
            </w:r>
          </w:p>
        </w:tc>
        <w:tc>
          <w:tcPr>
            <w:tcW w:w="1453" w:type="dxa"/>
            <w:vAlign w:val="center"/>
          </w:tcPr>
          <w:p w:rsidR="0030287B" w:rsidRPr="004B7CEF" w:rsidRDefault="0030287B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30287B" w:rsidRPr="004B7CEF" w:rsidRDefault="0030287B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30287B" w:rsidRPr="004B7CEF" w:rsidRDefault="0030287B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30287B" w:rsidRPr="004B7CEF" w:rsidRDefault="0030287B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30287B" w:rsidRPr="004B7CEF" w:rsidRDefault="0030287B" w:rsidP="00FF386A">
            <w:pPr>
              <w:pStyle w:val="a8"/>
            </w:pPr>
          </w:p>
        </w:tc>
      </w:tr>
      <w:tr w:rsidR="0030287B" w:rsidRPr="004B7CEF" w:rsidTr="00FF386A">
        <w:trPr>
          <w:jc w:val="center"/>
        </w:trPr>
        <w:tc>
          <w:tcPr>
            <w:tcW w:w="3237" w:type="dxa"/>
            <w:vAlign w:val="center"/>
          </w:tcPr>
          <w:p w:rsidR="0030287B" w:rsidRPr="0030287B" w:rsidRDefault="0030287B" w:rsidP="00FF386A">
            <w:pPr>
              <w:pStyle w:val="a8"/>
              <w:rPr>
                <w:i/>
              </w:rPr>
            </w:pPr>
            <w:bookmarkStart w:id="16" w:name="ko1_2184"/>
            <w:bookmarkEnd w:id="16"/>
            <w:r w:rsidRPr="0030287B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30287B" w:rsidRPr="004B7CEF" w:rsidRDefault="0030287B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30287B" w:rsidRPr="004B7CEF" w:rsidRDefault="0030287B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30287B" w:rsidRPr="004B7CEF" w:rsidRDefault="0030287B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30287B" w:rsidRPr="004B7CEF" w:rsidRDefault="0030287B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30287B" w:rsidRPr="0030287B" w:rsidRDefault="0030287B" w:rsidP="00FF386A">
            <w:pPr>
              <w:pStyle w:val="a8"/>
            </w:pPr>
            <w:r w:rsidRPr="0030287B">
              <w:t>10</w:t>
            </w:r>
          </w:p>
        </w:tc>
      </w:tr>
      <w:tr w:rsidR="0030287B" w:rsidRPr="004B7CEF" w:rsidTr="00FF386A">
        <w:trPr>
          <w:jc w:val="center"/>
        </w:trPr>
        <w:tc>
          <w:tcPr>
            <w:tcW w:w="3237" w:type="dxa"/>
            <w:vAlign w:val="center"/>
          </w:tcPr>
          <w:p w:rsidR="0030287B" w:rsidRPr="0030287B" w:rsidRDefault="0030287B" w:rsidP="00FF386A">
            <w:pPr>
              <w:pStyle w:val="a8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Террит</w:t>
            </w:r>
            <w:r w:rsidR="00D97F22">
              <w:rPr>
                <w:b/>
              </w:rPr>
              <w:t>о</w:t>
            </w:r>
            <w:r>
              <w:rPr>
                <w:b/>
              </w:rPr>
              <w:t>рия организации</w:t>
            </w:r>
          </w:p>
        </w:tc>
        <w:tc>
          <w:tcPr>
            <w:tcW w:w="1453" w:type="dxa"/>
            <w:vAlign w:val="center"/>
          </w:tcPr>
          <w:p w:rsidR="0030287B" w:rsidRDefault="0030287B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30287B" w:rsidRDefault="0030287B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30287B" w:rsidRDefault="0030287B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30287B" w:rsidRPr="004B7CEF" w:rsidRDefault="0030287B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30287B" w:rsidRPr="0030287B" w:rsidRDefault="0030287B" w:rsidP="00FF386A">
            <w:pPr>
              <w:pStyle w:val="a8"/>
            </w:pPr>
          </w:p>
        </w:tc>
      </w:tr>
      <w:tr w:rsidR="0030287B" w:rsidRPr="004B7CEF" w:rsidTr="00FF386A">
        <w:trPr>
          <w:jc w:val="center"/>
        </w:trPr>
        <w:tc>
          <w:tcPr>
            <w:tcW w:w="3237" w:type="dxa"/>
            <w:vAlign w:val="center"/>
          </w:tcPr>
          <w:p w:rsidR="0030287B" w:rsidRPr="0030287B" w:rsidRDefault="0030287B" w:rsidP="00FF386A">
            <w:pPr>
              <w:pStyle w:val="a8"/>
              <w:rPr>
                <w:i/>
              </w:rPr>
            </w:pPr>
            <w:bookmarkStart w:id="18" w:name="ko2_2184"/>
            <w:bookmarkEnd w:id="18"/>
            <w:r w:rsidRPr="0030287B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30287B" w:rsidRDefault="0030287B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30287B" w:rsidRDefault="0030287B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30287B" w:rsidRDefault="0030287B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30287B" w:rsidRPr="004B7CEF" w:rsidRDefault="0030287B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30287B" w:rsidRPr="0030287B" w:rsidRDefault="0030287B" w:rsidP="00FF386A">
            <w:pPr>
              <w:pStyle w:val="a8"/>
            </w:pPr>
            <w:r w:rsidRPr="0030287B">
              <w:t>60</w:t>
            </w:r>
          </w:p>
        </w:tc>
      </w:tr>
    </w:tbl>
    <w:p w:rsidR="0030287B" w:rsidRDefault="0030287B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30287B" w:rsidRPr="0030287B">
          <w:rPr>
            <w:bCs/>
          </w:rPr>
          <w:t>-</w:t>
        </w:r>
        <w:r w:rsidR="0030287B" w:rsidRPr="0030287B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30287B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30287B" w:rsidTr="0030287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30287B" w:rsidRDefault="0030287B" w:rsidP="00EF6C29">
            <w:pPr>
              <w:pStyle w:val="a8"/>
            </w:pPr>
            <w:r w:rsidRPr="0030287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30287B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30287B" w:rsidRDefault="0030287B" w:rsidP="00EF6C29">
            <w:pPr>
              <w:pStyle w:val="a8"/>
            </w:pPr>
            <w:r w:rsidRPr="0030287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30287B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30287B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30287B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30287B" w:rsidRDefault="0030287B" w:rsidP="00EF6C29">
            <w:pPr>
              <w:pStyle w:val="a8"/>
            </w:pPr>
            <w:r w:rsidRPr="0030287B">
              <w:t>Митяева Ольга Александровна</w:t>
            </w:r>
          </w:p>
        </w:tc>
      </w:tr>
      <w:tr w:rsidR="00EF6C29" w:rsidRPr="0030287B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30287B" w:rsidRDefault="0030287B" w:rsidP="00EF6C29">
            <w:pPr>
              <w:pStyle w:val="a8"/>
              <w:rPr>
                <w:b/>
                <w:vertAlign w:val="superscript"/>
              </w:rPr>
            </w:pPr>
            <w:r w:rsidRPr="0030287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30287B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30287B" w:rsidRDefault="0030287B" w:rsidP="00EF6C29">
            <w:pPr>
              <w:pStyle w:val="a8"/>
              <w:rPr>
                <w:b/>
                <w:vertAlign w:val="superscript"/>
              </w:rPr>
            </w:pPr>
            <w:r w:rsidRPr="0030287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30287B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30287B" w:rsidRDefault="0030287B" w:rsidP="00EF6C29">
            <w:pPr>
              <w:pStyle w:val="a8"/>
              <w:rPr>
                <w:b/>
                <w:vertAlign w:val="superscript"/>
              </w:rPr>
            </w:pPr>
            <w:r w:rsidRPr="0030287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30287B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30287B" w:rsidRDefault="0030287B" w:rsidP="00EF6C29">
            <w:pPr>
              <w:pStyle w:val="a8"/>
              <w:rPr>
                <w:b/>
                <w:vertAlign w:val="superscript"/>
              </w:rPr>
            </w:pPr>
            <w:r w:rsidRPr="0030287B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30287B" w:rsidTr="0030287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30287B" w:rsidRDefault="0030287B" w:rsidP="003367BB">
            <w:pPr>
              <w:pStyle w:val="a8"/>
            </w:pPr>
            <w:r w:rsidRPr="0030287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30287B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30287B" w:rsidRDefault="0030287B" w:rsidP="003367BB">
            <w:pPr>
              <w:pStyle w:val="a8"/>
            </w:pPr>
            <w:r w:rsidRPr="0030287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30287B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30287B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30287B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30287B" w:rsidRDefault="0030287B" w:rsidP="003367BB">
            <w:pPr>
              <w:pStyle w:val="a8"/>
            </w:pPr>
            <w:r w:rsidRPr="0030287B">
              <w:t>Митяева Ольга Александровна</w:t>
            </w:r>
          </w:p>
        </w:tc>
      </w:tr>
      <w:tr w:rsidR="003367BB" w:rsidRPr="0030287B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30287B" w:rsidRDefault="0030287B" w:rsidP="003367BB">
            <w:pPr>
              <w:pStyle w:val="a8"/>
              <w:rPr>
                <w:b/>
                <w:vertAlign w:val="superscript"/>
              </w:rPr>
            </w:pPr>
            <w:r w:rsidRPr="0030287B"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30287B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30287B" w:rsidRDefault="0030287B" w:rsidP="003367BB">
            <w:pPr>
              <w:pStyle w:val="a8"/>
              <w:rPr>
                <w:b/>
                <w:vertAlign w:val="superscript"/>
              </w:rPr>
            </w:pPr>
            <w:r w:rsidRPr="0030287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30287B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1" w:name="fio_izm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30287B" w:rsidRDefault="0030287B" w:rsidP="003367BB">
            <w:pPr>
              <w:pStyle w:val="a8"/>
              <w:rPr>
                <w:b/>
                <w:vertAlign w:val="superscript"/>
              </w:rPr>
            </w:pPr>
            <w:r w:rsidRPr="0030287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30287B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30287B" w:rsidRDefault="0030287B" w:rsidP="003367BB">
            <w:pPr>
              <w:pStyle w:val="a8"/>
              <w:rPr>
                <w:b/>
                <w:vertAlign w:val="superscript"/>
              </w:rPr>
            </w:pPr>
            <w:r w:rsidRPr="0030287B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87B" w:rsidRDefault="0030287B" w:rsidP="0076042D">
      <w:pPr>
        <w:pStyle w:val="a9"/>
      </w:pPr>
      <w:r>
        <w:separator/>
      </w:r>
    </w:p>
  </w:endnote>
  <w:endnote w:type="continuationSeparator" w:id="0">
    <w:p w:rsidR="0030287B" w:rsidRDefault="0030287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E24C1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11091/028-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2" w:name="kolontitul2"/>
          <w:bookmarkEnd w:id="22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42278F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42278F" w:rsidRPr="004C53B3">
            <w:rPr>
              <w:rStyle w:val="ad"/>
              <w:sz w:val="20"/>
              <w:szCs w:val="20"/>
            </w:rPr>
            <w:fldChar w:fldCharType="separate"/>
          </w:r>
          <w:r w:rsidR="00E24C15">
            <w:rPr>
              <w:rStyle w:val="ad"/>
              <w:noProof/>
              <w:sz w:val="20"/>
              <w:szCs w:val="20"/>
            </w:rPr>
            <w:t>1</w:t>
          </w:r>
          <w:r w:rsidR="0042278F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24C15" w:rsidRPr="00E24C15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87B" w:rsidRDefault="0030287B" w:rsidP="0076042D">
      <w:pPr>
        <w:pStyle w:val="a9"/>
      </w:pPr>
      <w:r>
        <w:separator/>
      </w:r>
    </w:p>
  </w:footnote>
  <w:footnote w:type="continuationSeparator" w:id="0">
    <w:p w:rsidR="0030287B" w:rsidRDefault="0030287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бщебольничный медицинский персонал"/>
    <w:docVar w:name="class" w:val="2"/>
    <w:docVar w:name="close_doc_flag" w:val="0"/>
    <w:docVar w:name="co_classes" w:val="   "/>
    <w:docVar w:name="codeok" w:val=" 24040 "/>
    <w:docVar w:name="codeok " w:val="    "/>
    <w:docVar w:name="col18" w:val=" 0 "/>
    <w:docVar w:name="colrab" w:val=" 0 "/>
    <w:docVar w:name="colrab_anal" w:val=" 0 "/>
    <w:docVar w:name="colraball" w:val="    "/>
    <w:docVar w:name="colwom" w:val=" 0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B8F7009D37454C9DB4FC14BFA65D5495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28- Х "/>
    <w:docVar w:name="oborud" w:val=" Отсутствует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B2F7254924B4A88B48FCFC4A385DEB6"/>
    <w:docVar w:name="rm_id" w:val="159"/>
    <w:docVar w:name="rm_name" w:val=" Медицинский дезинфектор "/>
    <w:docVar w:name="rm_number" w:val=" 11091/028 "/>
    <w:docVar w:name="si_guids" w:val="58C689677C1B4764B703F96096941553@-@-@-~7C5346ACFAC44E7EBAE979DD9B4FE916@2702@10.06.2016@10.12.2016"/>
    <w:docVar w:name="sign_date" w:val="   "/>
    <w:docVar w:name="struct_info" w:val="    "/>
    <w:docVar w:name="template" w:val="him_prg_sout.dot"/>
    <w:docVar w:name="timesmena" w:val="360"/>
    <w:docVar w:name="tools" w:val=" Дезинфицирующие средства "/>
    <w:docVar w:name="version" w:val="51"/>
  </w:docVars>
  <w:rsids>
    <w:rsidRoot w:val="00575074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A3673"/>
    <w:rsid w:val="002E55C6"/>
    <w:rsid w:val="0030287B"/>
    <w:rsid w:val="00305B2F"/>
    <w:rsid w:val="003367BB"/>
    <w:rsid w:val="00367816"/>
    <w:rsid w:val="003876C3"/>
    <w:rsid w:val="003C24DB"/>
    <w:rsid w:val="00402CAC"/>
    <w:rsid w:val="0042278F"/>
    <w:rsid w:val="00444410"/>
    <w:rsid w:val="004A47AD"/>
    <w:rsid w:val="004B7CEF"/>
    <w:rsid w:val="004C4DB2"/>
    <w:rsid w:val="004C53B3"/>
    <w:rsid w:val="00563E94"/>
    <w:rsid w:val="00575074"/>
    <w:rsid w:val="00576095"/>
    <w:rsid w:val="005A3A36"/>
    <w:rsid w:val="005B466C"/>
    <w:rsid w:val="005B7FE8"/>
    <w:rsid w:val="005C0A9A"/>
    <w:rsid w:val="0063641C"/>
    <w:rsid w:val="0069682B"/>
    <w:rsid w:val="006C28B3"/>
    <w:rsid w:val="007049EB"/>
    <w:rsid w:val="00710271"/>
    <w:rsid w:val="00717C9F"/>
    <w:rsid w:val="0076042D"/>
    <w:rsid w:val="007D1852"/>
    <w:rsid w:val="007D2CEA"/>
    <w:rsid w:val="00814BF6"/>
    <w:rsid w:val="00883461"/>
    <w:rsid w:val="008E68DE"/>
    <w:rsid w:val="0090588D"/>
    <w:rsid w:val="0092778A"/>
    <w:rsid w:val="009534CE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A5029"/>
    <w:rsid w:val="00BC2F3C"/>
    <w:rsid w:val="00C02721"/>
    <w:rsid w:val="00CB2DA6"/>
    <w:rsid w:val="00CE3307"/>
    <w:rsid w:val="00D76DF8"/>
    <w:rsid w:val="00D97F22"/>
    <w:rsid w:val="00DB5302"/>
    <w:rsid w:val="00DD6B1F"/>
    <w:rsid w:val="00E124F4"/>
    <w:rsid w:val="00E24C15"/>
    <w:rsid w:val="00E36337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1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2016-11-24T11:34:00Z</dcterms:created>
  <dcterms:modified xsi:type="dcterms:W3CDTF">2016-11-25T06:23:00Z</dcterms:modified>
</cp:coreProperties>
</file>